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6E" w:rsidRPr="007F3748" w:rsidRDefault="009F1E0E" w:rsidP="00947A6E">
      <w:pPr>
        <w:pStyle w:val="Naslov5"/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</w:pPr>
      <w:r w:rsidRPr="007F3748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Broj</w:t>
      </w:r>
      <w:r w:rsidR="00947A6E" w:rsidRPr="007F3748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 xml:space="preserve">: </w:t>
      </w:r>
      <w:r w:rsidR="00F77A50" w:rsidRPr="007F3748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01.3</w:t>
      </w:r>
      <w:r w:rsidR="00947A6E" w:rsidRPr="007F3748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-</w:t>
      </w:r>
      <w:r w:rsidR="008E7455" w:rsidRPr="007F3748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02-</w:t>
      </w:r>
      <w:r w:rsidR="00D10EA7" w:rsidRPr="007F3748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2601-1</w:t>
      </w:r>
      <w:r w:rsidR="00477906" w:rsidRPr="007F3748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/23</w:t>
      </w:r>
    </w:p>
    <w:p w:rsidR="00947A6E" w:rsidRPr="007F3748" w:rsidRDefault="009F1E0E" w:rsidP="00633A17">
      <w:pPr>
        <w:rPr>
          <w:noProof/>
          <w:szCs w:val="24"/>
          <w:lang w:val="sr-Latn-CS"/>
        </w:rPr>
      </w:pPr>
      <w:r w:rsidRPr="007F3748">
        <w:rPr>
          <w:noProof/>
          <w:szCs w:val="24"/>
          <w:lang w:val="sr-Latn-CS"/>
        </w:rPr>
        <w:t>Brčko</w:t>
      </w:r>
      <w:r w:rsidR="00947A6E" w:rsidRPr="007F3748">
        <w:rPr>
          <w:noProof/>
          <w:szCs w:val="24"/>
          <w:lang w:val="sr-Latn-CS"/>
        </w:rPr>
        <w:t>,</w:t>
      </w:r>
      <w:r w:rsidR="00633A17" w:rsidRPr="007F3748">
        <w:rPr>
          <w:noProof/>
          <w:szCs w:val="24"/>
          <w:lang w:val="sr-Latn-CS"/>
        </w:rPr>
        <w:t xml:space="preserve"> </w:t>
      </w:r>
      <w:r w:rsidR="00D10EA7" w:rsidRPr="007F3748">
        <w:rPr>
          <w:noProof/>
          <w:szCs w:val="24"/>
          <w:lang w:val="bs-Cyrl-BA"/>
        </w:rPr>
        <w:t>7</w:t>
      </w:r>
      <w:r w:rsidR="00D10EA7" w:rsidRPr="007F3748">
        <w:rPr>
          <w:noProof/>
          <w:szCs w:val="24"/>
          <w:lang w:val="sr-Latn-CS"/>
        </w:rPr>
        <w:t>.6</w:t>
      </w:r>
      <w:r w:rsidR="00112194" w:rsidRPr="007F3748">
        <w:rPr>
          <w:noProof/>
          <w:szCs w:val="24"/>
          <w:lang w:val="sr-Latn-CS"/>
        </w:rPr>
        <w:t>.2</w:t>
      </w:r>
      <w:r w:rsidR="00D35E0B" w:rsidRPr="007F3748">
        <w:rPr>
          <w:noProof/>
          <w:szCs w:val="24"/>
          <w:lang w:val="sr-Latn-CS"/>
        </w:rPr>
        <w:t>023</w:t>
      </w:r>
      <w:r w:rsidR="00947A6E" w:rsidRPr="007F3748">
        <w:rPr>
          <w:noProof/>
          <w:szCs w:val="24"/>
          <w:lang w:val="sr-Latn-CS"/>
        </w:rPr>
        <w:t>.</w:t>
      </w:r>
      <w:r w:rsidRPr="007F3748">
        <w:rPr>
          <w:noProof/>
          <w:szCs w:val="24"/>
          <w:lang w:val="sr-Latn-CS"/>
        </w:rPr>
        <w:t>godine</w:t>
      </w:r>
    </w:p>
    <w:p w:rsidR="00633A17" w:rsidRPr="007F3748" w:rsidRDefault="00633A17" w:rsidP="00633A17">
      <w:pPr>
        <w:rPr>
          <w:noProof/>
          <w:szCs w:val="24"/>
          <w:lang w:val="sr-Latn-CS"/>
        </w:rPr>
      </w:pPr>
    </w:p>
    <w:p w:rsidR="00382B39" w:rsidRPr="007F3748" w:rsidRDefault="009F1E0E" w:rsidP="00A75DAB">
      <w:pPr>
        <w:ind w:firstLine="708"/>
        <w:rPr>
          <w:noProof/>
          <w:szCs w:val="24"/>
          <w:lang w:val="sr-Latn-CS"/>
        </w:rPr>
      </w:pPr>
      <w:r w:rsidRPr="007F3748">
        <w:rPr>
          <w:noProof/>
          <w:szCs w:val="24"/>
          <w:lang w:val="sr-Latn-CS"/>
        </w:rPr>
        <w:t>Na</w:t>
      </w:r>
      <w:r w:rsidR="00947A6E" w:rsidRPr="007F3748">
        <w:rPr>
          <w:noProof/>
          <w:szCs w:val="24"/>
          <w:lang w:val="sr-Latn-CS"/>
        </w:rPr>
        <w:t xml:space="preserve"> </w:t>
      </w:r>
      <w:r w:rsidR="007F3748" w:rsidRPr="007F3748">
        <w:rPr>
          <w:noProof/>
          <w:szCs w:val="24"/>
          <w:lang w:val="sr-Latn-CS"/>
        </w:rPr>
        <w:t>temelju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član</w:t>
      </w:r>
      <w:r w:rsidR="007F3748" w:rsidRPr="007F3748">
        <w:rPr>
          <w:noProof/>
          <w:szCs w:val="24"/>
          <w:lang w:val="sr-Latn-CS"/>
        </w:rPr>
        <w:t>k</w:t>
      </w:r>
      <w:r w:rsidRPr="007F3748">
        <w:rPr>
          <w:noProof/>
          <w:szCs w:val="24"/>
          <w:lang w:val="sr-Latn-CS"/>
        </w:rPr>
        <w:t>a</w:t>
      </w:r>
      <w:r w:rsidR="00947A6E" w:rsidRPr="007F3748">
        <w:rPr>
          <w:noProof/>
          <w:szCs w:val="24"/>
          <w:lang w:val="sr-Latn-CS"/>
        </w:rPr>
        <w:t xml:space="preserve"> 40 </w:t>
      </w:r>
      <w:r w:rsidRPr="007F3748">
        <w:rPr>
          <w:noProof/>
          <w:szCs w:val="24"/>
          <w:lang w:val="sr-Latn-CS"/>
        </w:rPr>
        <w:t>stav</w:t>
      </w:r>
      <w:r w:rsidR="007F3748" w:rsidRPr="007F3748">
        <w:rPr>
          <w:noProof/>
          <w:szCs w:val="24"/>
          <w:lang w:val="sr-Latn-CS"/>
        </w:rPr>
        <w:t>k</w:t>
      </w:r>
      <w:r w:rsidR="0046675C" w:rsidRPr="007F3748">
        <w:rPr>
          <w:noProof/>
          <w:szCs w:val="24"/>
          <w:lang w:val="sr-Latn-CS"/>
        </w:rPr>
        <w:t>a</w:t>
      </w:r>
      <w:r w:rsidR="00947A6E" w:rsidRPr="007F3748">
        <w:rPr>
          <w:noProof/>
          <w:szCs w:val="24"/>
          <w:lang w:val="sr-Latn-CS"/>
        </w:rPr>
        <w:t xml:space="preserve"> 1 </w:t>
      </w:r>
      <w:r w:rsidRPr="007F3748">
        <w:rPr>
          <w:noProof/>
          <w:szCs w:val="24"/>
          <w:lang w:val="sr-Latn-CS"/>
        </w:rPr>
        <w:t>Poslovnika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o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radu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Skupštine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Brčko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distrikta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BiH</w:t>
      </w:r>
      <w:r w:rsidR="006541D3" w:rsidRPr="007F3748">
        <w:rPr>
          <w:noProof/>
          <w:szCs w:val="24"/>
          <w:lang w:val="sr-Latn-CS"/>
        </w:rPr>
        <w:t>-</w:t>
      </w:r>
      <w:r w:rsidR="007F3748" w:rsidRPr="007F3748">
        <w:rPr>
          <w:noProof/>
          <w:szCs w:val="24"/>
          <w:lang w:val="sr-Latn-CS"/>
        </w:rPr>
        <w:t>pro</w:t>
      </w:r>
      <w:r w:rsidRPr="007F3748">
        <w:rPr>
          <w:noProof/>
          <w:szCs w:val="24"/>
          <w:lang w:val="sr-Latn-CS"/>
        </w:rPr>
        <w:t>čišćeni</w:t>
      </w:r>
      <w:r w:rsidR="006541D3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tekst</w:t>
      </w:r>
      <w:r w:rsidR="00947A6E" w:rsidRPr="007F3748">
        <w:rPr>
          <w:noProof/>
          <w:szCs w:val="24"/>
          <w:lang w:val="sr-Latn-CS"/>
        </w:rPr>
        <w:t xml:space="preserve"> (</w:t>
      </w:r>
      <w:r w:rsidR="005334B8" w:rsidRPr="007F3748">
        <w:rPr>
          <w:noProof/>
          <w:szCs w:val="24"/>
          <w:lang w:val="sr-Latn-CS"/>
        </w:rPr>
        <w:t>„</w:t>
      </w:r>
      <w:r w:rsidRPr="007F3748">
        <w:rPr>
          <w:noProof/>
          <w:szCs w:val="24"/>
          <w:lang w:val="sr-Latn-CS"/>
        </w:rPr>
        <w:t>Službeni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glasnik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Brčko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distrikta</w:t>
      </w:r>
      <w:r w:rsidR="00F77A50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BiH</w:t>
      </w:r>
      <w:r w:rsidR="005334B8" w:rsidRPr="007F3748">
        <w:rPr>
          <w:noProof/>
          <w:szCs w:val="24"/>
          <w:lang w:val="sr-Latn-CS"/>
        </w:rPr>
        <w:t>“</w:t>
      </w:r>
      <w:r w:rsidR="006541D3" w:rsidRPr="007F3748">
        <w:rPr>
          <w:noProof/>
          <w:szCs w:val="24"/>
          <w:lang w:val="sr-Latn-CS"/>
        </w:rPr>
        <w:t xml:space="preserve">, </w:t>
      </w:r>
      <w:r w:rsidRPr="007F3748">
        <w:rPr>
          <w:noProof/>
          <w:szCs w:val="24"/>
          <w:lang w:val="sr-Latn-CS"/>
        </w:rPr>
        <w:t>broj</w:t>
      </w:r>
      <w:r w:rsidR="006541D3" w:rsidRPr="007F3748">
        <w:rPr>
          <w:noProof/>
          <w:szCs w:val="24"/>
          <w:lang w:val="sr-Latn-CS"/>
        </w:rPr>
        <w:t>:54/18</w:t>
      </w:r>
      <w:r w:rsidR="00FB5AFF" w:rsidRPr="007F3748">
        <w:rPr>
          <w:noProof/>
          <w:szCs w:val="24"/>
          <w:lang w:val="sr-Latn-CS"/>
        </w:rPr>
        <w:t xml:space="preserve"> i </w:t>
      </w:r>
      <w:r w:rsidR="005F0CD2" w:rsidRPr="007F3748">
        <w:rPr>
          <w:noProof/>
          <w:szCs w:val="24"/>
          <w:lang w:val="sr-Latn-CS"/>
        </w:rPr>
        <w:t xml:space="preserve">brojevi: </w:t>
      </w:r>
      <w:r w:rsidR="00FB5AFF" w:rsidRPr="007F3748">
        <w:rPr>
          <w:noProof/>
          <w:szCs w:val="24"/>
          <w:lang w:val="sr-Latn-CS"/>
        </w:rPr>
        <w:t>17/20</w:t>
      </w:r>
      <w:r w:rsidR="00591279" w:rsidRPr="007F3748">
        <w:rPr>
          <w:noProof/>
          <w:szCs w:val="24"/>
          <w:lang w:val="sr-Latn-CS"/>
        </w:rPr>
        <w:t xml:space="preserve">, </w:t>
      </w:r>
      <w:r w:rsidR="005F0CD2" w:rsidRPr="007F3748">
        <w:rPr>
          <w:noProof/>
          <w:szCs w:val="24"/>
          <w:lang w:val="sr-Latn-CS"/>
        </w:rPr>
        <w:t>24/20</w:t>
      </w:r>
      <w:r w:rsidR="00591279" w:rsidRPr="007F3748">
        <w:rPr>
          <w:noProof/>
          <w:szCs w:val="24"/>
          <w:lang w:val="sr-Latn-CS"/>
        </w:rPr>
        <w:t xml:space="preserve"> i 9/22</w:t>
      </w:r>
      <w:r w:rsidR="00947A6E" w:rsidRPr="007F3748">
        <w:rPr>
          <w:noProof/>
          <w:szCs w:val="24"/>
          <w:lang w:val="sr-Latn-CS"/>
        </w:rPr>
        <w:t xml:space="preserve">) </w:t>
      </w:r>
      <w:r w:rsidRPr="007F3748">
        <w:rPr>
          <w:noProof/>
          <w:szCs w:val="24"/>
          <w:lang w:val="sr-Latn-CS"/>
        </w:rPr>
        <w:t>i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član</w:t>
      </w:r>
      <w:r w:rsidR="007F3748" w:rsidRPr="007F3748">
        <w:rPr>
          <w:noProof/>
          <w:szCs w:val="24"/>
          <w:lang w:val="sr-Latn-CS"/>
        </w:rPr>
        <w:t>k</w:t>
      </w:r>
      <w:r w:rsidRPr="007F3748">
        <w:rPr>
          <w:noProof/>
          <w:szCs w:val="24"/>
          <w:lang w:val="sr-Latn-CS"/>
        </w:rPr>
        <w:t>a</w:t>
      </w:r>
      <w:r w:rsidR="00947A6E" w:rsidRPr="007F3748">
        <w:rPr>
          <w:noProof/>
          <w:szCs w:val="24"/>
          <w:lang w:val="sr-Latn-CS"/>
        </w:rPr>
        <w:t xml:space="preserve"> 5 </w:t>
      </w:r>
      <w:r w:rsidRPr="007F3748">
        <w:rPr>
          <w:noProof/>
          <w:szCs w:val="24"/>
          <w:lang w:val="sr-Latn-CS"/>
        </w:rPr>
        <w:t>stav</w:t>
      </w:r>
      <w:r w:rsidR="007F3748" w:rsidRPr="007F3748">
        <w:rPr>
          <w:noProof/>
          <w:szCs w:val="24"/>
          <w:lang w:val="sr-Latn-CS"/>
        </w:rPr>
        <w:t>k</w:t>
      </w:r>
      <w:r w:rsidR="0046675C" w:rsidRPr="007F3748">
        <w:rPr>
          <w:noProof/>
          <w:szCs w:val="24"/>
          <w:lang w:val="sr-Latn-CS"/>
        </w:rPr>
        <w:t>a</w:t>
      </w:r>
      <w:r w:rsidR="00947A6E" w:rsidRPr="007F3748">
        <w:rPr>
          <w:noProof/>
          <w:szCs w:val="24"/>
          <w:lang w:val="sr-Latn-CS"/>
        </w:rPr>
        <w:t xml:space="preserve"> 1 </w:t>
      </w:r>
      <w:r w:rsidRPr="007F3748">
        <w:rPr>
          <w:noProof/>
          <w:szCs w:val="24"/>
          <w:lang w:val="sr-Latn-CS"/>
        </w:rPr>
        <w:t>Poslovnika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o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radu</w:t>
      </w:r>
      <w:r w:rsidR="00947A6E" w:rsidRPr="007F3748">
        <w:rPr>
          <w:noProof/>
          <w:szCs w:val="24"/>
          <w:lang w:val="sr-Latn-CS"/>
        </w:rPr>
        <w:t xml:space="preserve"> </w:t>
      </w:r>
      <w:r w:rsidR="007F3748" w:rsidRPr="007F3748">
        <w:rPr>
          <w:noProof/>
          <w:szCs w:val="24"/>
          <w:lang w:val="sr-Latn-CS"/>
        </w:rPr>
        <w:t xml:space="preserve">Zakonodavnog povjerenstva </w:t>
      </w:r>
      <w:r w:rsidRPr="007F3748">
        <w:rPr>
          <w:noProof/>
          <w:szCs w:val="24"/>
          <w:lang w:val="sr-Latn-CS"/>
        </w:rPr>
        <w:t>Skupštine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Brčko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distrikta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BiH</w:t>
      </w:r>
      <w:r w:rsidR="00947A6E" w:rsidRPr="007F3748">
        <w:rPr>
          <w:noProof/>
          <w:szCs w:val="24"/>
          <w:lang w:val="sr-Latn-CS"/>
        </w:rPr>
        <w:t xml:space="preserve"> (</w:t>
      </w:r>
      <w:r w:rsidR="005334B8" w:rsidRPr="007F3748">
        <w:rPr>
          <w:noProof/>
          <w:szCs w:val="24"/>
          <w:lang w:val="sr-Latn-CS"/>
        </w:rPr>
        <w:t>„</w:t>
      </w:r>
      <w:r w:rsidRPr="007F3748">
        <w:rPr>
          <w:noProof/>
          <w:szCs w:val="24"/>
          <w:lang w:val="sr-Latn-CS"/>
        </w:rPr>
        <w:t>Službeni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glasnik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Brčko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distrikta</w:t>
      </w:r>
      <w:r w:rsidR="00947A6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BiH</w:t>
      </w:r>
      <w:r w:rsidR="005334B8" w:rsidRPr="007F3748">
        <w:rPr>
          <w:noProof/>
          <w:szCs w:val="24"/>
          <w:lang w:val="sr-Latn-CS"/>
        </w:rPr>
        <w:t>“</w:t>
      </w:r>
      <w:r w:rsidR="00947A6E" w:rsidRPr="007F3748">
        <w:rPr>
          <w:noProof/>
          <w:szCs w:val="24"/>
          <w:lang w:val="sr-Latn-CS"/>
        </w:rPr>
        <w:t xml:space="preserve">, </w:t>
      </w:r>
      <w:r w:rsidRPr="007F3748">
        <w:rPr>
          <w:noProof/>
          <w:szCs w:val="24"/>
          <w:lang w:val="sr-Latn-CS"/>
        </w:rPr>
        <w:t>broj</w:t>
      </w:r>
      <w:r w:rsidR="00947A6E" w:rsidRPr="007F3748">
        <w:rPr>
          <w:noProof/>
          <w:szCs w:val="24"/>
          <w:lang w:val="sr-Latn-CS"/>
        </w:rPr>
        <w:t>:9/09</w:t>
      </w:r>
      <w:r w:rsidR="0008497E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i</w:t>
      </w:r>
      <w:r w:rsidR="0008497E" w:rsidRPr="007F3748">
        <w:rPr>
          <w:noProof/>
          <w:szCs w:val="24"/>
          <w:lang w:val="sr-Latn-CS"/>
        </w:rPr>
        <w:t xml:space="preserve"> 12/19</w:t>
      </w:r>
      <w:r w:rsidR="00947A6E" w:rsidRPr="007F3748">
        <w:rPr>
          <w:noProof/>
          <w:szCs w:val="24"/>
          <w:lang w:val="sr-Latn-CS"/>
        </w:rPr>
        <w:t xml:space="preserve">), </w:t>
      </w:r>
      <w:r w:rsidR="007F3748" w:rsidRPr="007F3748">
        <w:rPr>
          <w:noProof/>
          <w:szCs w:val="24"/>
          <w:lang w:val="sr-Latn-CS"/>
        </w:rPr>
        <w:t xml:space="preserve">Zakonodavno povjerenstvo </w:t>
      </w:r>
      <w:r w:rsidRPr="007F3748">
        <w:rPr>
          <w:noProof/>
          <w:szCs w:val="24"/>
          <w:lang w:val="sr-Latn-CS"/>
        </w:rPr>
        <w:t>na</w:t>
      </w:r>
      <w:r w:rsidR="00FB5AFF" w:rsidRPr="007F3748">
        <w:rPr>
          <w:noProof/>
          <w:szCs w:val="24"/>
          <w:lang w:val="sr-Latn-CS"/>
        </w:rPr>
        <w:t xml:space="preserve"> </w:t>
      </w:r>
      <w:r w:rsidR="00D10EA7" w:rsidRPr="007F3748">
        <w:rPr>
          <w:noProof/>
          <w:szCs w:val="24"/>
          <w:lang w:val="sr-Latn-CS"/>
        </w:rPr>
        <w:t>60</w:t>
      </w:r>
      <w:r w:rsidR="00100404" w:rsidRPr="007F3748">
        <w:rPr>
          <w:noProof/>
          <w:szCs w:val="24"/>
          <w:lang w:val="sr-Latn-CS"/>
        </w:rPr>
        <w:t>.</w:t>
      </w:r>
      <w:r w:rsidR="00D8626E" w:rsidRPr="007F3748">
        <w:rPr>
          <w:noProof/>
          <w:szCs w:val="24"/>
          <w:lang w:val="sr-Latn-CS"/>
        </w:rPr>
        <w:t xml:space="preserve"> </w:t>
      </w:r>
      <w:r w:rsidR="005F0CD2" w:rsidRPr="007F3748">
        <w:rPr>
          <w:noProof/>
          <w:szCs w:val="24"/>
          <w:lang w:val="sr-Latn-CS"/>
        </w:rPr>
        <w:t>sjednici</w:t>
      </w:r>
      <w:r w:rsidR="00D8626E" w:rsidRPr="007F3748">
        <w:rPr>
          <w:noProof/>
          <w:szCs w:val="24"/>
          <w:lang w:val="sr-Latn-CS"/>
        </w:rPr>
        <w:t xml:space="preserve"> </w:t>
      </w:r>
      <w:r w:rsidR="005F0CD2" w:rsidRPr="007F3748">
        <w:rPr>
          <w:noProof/>
          <w:szCs w:val="24"/>
          <w:lang w:val="sr-Latn-CS"/>
        </w:rPr>
        <w:t>održanoj</w:t>
      </w:r>
      <w:r w:rsidR="00D10EA7" w:rsidRPr="007F3748">
        <w:rPr>
          <w:noProof/>
          <w:szCs w:val="24"/>
          <w:lang w:val="sr-Latn-CS"/>
        </w:rPr>
        <w:t xml:space="preserve"> 7.6</w:t>
      </w:r>
      <w:r w:rsidR="00477906" w:rsidRPr="007F3748">
        <w:rPr>
          <w:noProof/>
          <w:szCs w:val="24"/>
          <w:lang w:val="sr-Latn-CS"/>
        </w:rPr>
        <w:t>.2023</w:t>
      </w:r>
      <w:r w:rsidR="004A37F1" w:rsidRPr="007F3748">
        <w:rPr>
          <w:noProof/>
          <w:szCs w:val="24"/>
          <w:lang w:val="sr-Latn-CS"/>
        </w:rPr>
        <w:t>.</w:t>
      </w:r>
      <w:r w:rsidRPr="007F3748">
        <w:rPr>
          <w:noProof/>
          <w:szCs w:val="24"/>
          <w:lang w:val="sr-Latn-CS"/>
        </w:rPr>
        <w:t>godine</w:t>
      </w:r>
      <w:r w:rsidR="004A37F1" w:rsidRPr="007F3748">
        <w:rPr>
          <w:noProof/>
          <w:szCs w:val="24"/>
          <w:lang w:val="sr-Latn-CS"/>
        </w:rPr>
        <w:t xml:space="preserve">, </w:t>
      </w:r>
      <w:r w:rsidR="007F3748" w:rsidRPr="007F3748">
        <w:rPr>
          <w:noProof/>
          <w:szCs w:val="24"/>
          <w:lang w:val="sr-Latn-CS"/>
        </w:rPr>
        <w:t>razmatralo</w:t>
      </w:r>
      <w:r w:rsidR="004A37F1" w:rsidRPr="007F3748">
        <w:rPr>
          <w:noProof/>
          <w:szCs w:val="24"/>
          <w:lang w:val="sr-Latn-CS"/>
        </w:rPr>
        <w:t xml:space="preserve"> </w:t>
      </w:r>
      <w:r w:rsidRPr="007F3748">
        <w:rPr>
          <w:noProof/>
          <w:szCs w:val="24"/>
          <w:lang w:val="sr-Latn-CS"/>
        </w:rPr>
        <w:t>je</w:t>
      </w:r>
    </w:p>
    <w:p w:rsidR="00F0545F" w:rsidRPr="007F3748" w:rsidRDefault="00F0545F" w:rsidP="00A75DAB">
      <w:pPr>
        <w:ind w:firstLine="708"/>
        <w:rPr>
          <w:noProof/>
          <w:szCs w:val="24"/>
          <w:lang w:val="sr-Latn-CS"/>
        </w:rPr>
      </w:pPr>
    </w:p>
    <w:p w:rsidR="007F3748" w:rsidRPr="007F3748" w:rsidRDefault="007F3748" w:rsidP="007F3748">
      <w:pPr>
        <w:pStyle w:val="Odlomakpopisa"/>
        <w:numPr>
          <w:ilvl w:val="0"/>
          <w:numId w:val="2"/>
        </w:numPr>
        <w:ind w:left="1070"/>
        <w:jc w:val="both"/>
        <w:rPr>
          <w:b/>
          <w:sz w:val="24"/>
          <w:szCs w:val="24"/>
          <w:lang w:val="sr-Latn-CS"/>
        </w:rPr>
      </w:pPr>
      <w:r w:rsidRPr="007F3748">
        <w:rPr>
          <w:sz w:val="24"/>
          <w:szCs w:val="24"/>
          <w:lang w:val="sr-Latn-CS"/>
        </w:rPr>
        <w:t>NACRT</w:t>
      </w:r>
      <w:r w:rsidRPr="007F3748">
        <w:rPr>
          <w:sz w:val="24"/>
          <w:szCs w:val="24"/>
          <w:lang w:val="sr-Latn-CS"/>
        </w:rPr>
        <w:t xml:space="preserve"> ZAKONA O IZMJENAMA I DOPUNAMA ZAKONA O PLAĆAMA I NAKNADAMA U TIJELIMA JAVNE UPRAVE I INSTITUCIJAMA BRČKO DISTRIKTA BOSNE I HERCEGOVINE – </w:t>
      </w:r>
      <w:r w:rsidRPr="007F3748">
        <w:rPr>
          <w:b/>
          <w:sz w:val="24"/>
          <w:szCs w:val="24"/>
          <w:lang w:val="sr-Latn-CS"/>
        </w:rPr>
        <w:t>prvo čitanje</w:t>
      </w:r>
    </w:p>
    <w:p w:rsidR="007F3748" w:rsidRPr="007F3748" w:rsidRDefault="007F3748" w:rsidP="007F3748">
      <w:pPr>
        <w:pStyle w:val="Odlomakpopisa"/>
        <w:ind w:left="1070"/>
        <w:jc w:val="both"/>
        <w:rPr>
          <w:b/>
          <w:sz w:val="24"/>
          <w:szCs w:val="24"/>
          <w:lang w:val="sr-Latn-CS"/>
        </w:rPr>
      </w:pPr>
    </w:p>
    <w:p w:rsidR="007F3748" w:rsidRPr="007F3748" w:rsidRDefault="007F3748" w:rsidP="007F3748">
      <w:pPr>
        <w:pStyle w:val="Odlomakpopisa"/>
        <w:numPr>
          <w:ilvl w:val="0"/>
          <w:numId w:val="2"/>
        </w:numPr>
        <w:ind w:left="1070"/>
        <w:jc w:val="both"/>
        <w:rPr>
          <w:b/>
          <w:sz w:val="24"/>
          <w:szCs w:val="24"/>
          <w:lang w:val="sr-Latn-CS"/>
        </w:rPr>
      </w:pPr>
      <w:r w:rsidRPr="007F3748">
        <w:rPr>
          <w:sz w:val="24"/>
          <w:szCs w:val="24"/>
          <w:lang w:val="sr-Latn-CS"/>
        </w:rPr>
        <w:t>NACRT</w:t>
      </w:r>
      <w:r w:rsidRPr="007F3748">
        <w:rPr>
          <w:sz w:val="24"/>
          <w:szCs w:val="24"/>
          <w:lang w:val="sr-Latn-CS"/>
        </w:rPr>
        <w:t xml:space="preserve"> ZAKONA O IZMJENAMA I DOPUNAMA ZAKONA O PLAĆAMA I NAKNADAMA ZAPOSLENIH U POLICIJI  BRČKO DISTRIKTA BOSNE I HERCEGOVINE- </w:t>
      </w:r>
      <w:r w:rsidRPr="007F3748">
        <w:rPr>
          <w:b/>
          <w:sz w:val="24"/>
          <w:szCs w:val="24"/>
          <w:lang w:val="sr-Latn-CS"/>
        </w:rPr>
        <w:t>prvo čitanje</w:t>
      </w:r>
    </w:p>
    <w:p w:rsidR="007F3748" w:rsidRPr="007F3748" w:rsidRDefault="007F3748" w:rsidP="007F3748">
      <w:pPr>
        <w:rPr>
          <w:b/>
          <w:noProof/>
          <w:szCs w:val="24"/>
          <w:lang w:val="sr-Latn-CS"/>
        </w:rPr>
      </w:pPr>
    </w:p>
    <w:p w:rsidR="007F3748" w:rsidRPr="007F3748" w:rsidRDefault="007F3748" w:rsidP="007F3748">
      <w:pPr>
        <w:pStyle w:val="Odlomakpopisa"/>
        <w:numPr>
          <w:ilvl w:val="0"/>
          <w:numId w:val="2"/>
        </w:numPr>
        <w:ind w:left="1070"/>
        <w:jc w:val="both"/>
        <w:rPr>
          <w:b/>
          <w:sz w:val="24"/>
          <w:szCs w:val="24"/>
          <w:lang w:val="sr-Latn-CS"/>
        </w:rPr>
      </w:pPr>
      <w:r w:rsidRPr="007F3748">
        <w:rPr>
          <w:sz w:val="24"/>
          <w:szCs w:val="24"/>
          <w:lang w:val="sr-Latn-CS"/>
        </w:rPr>
        <w:t>NACRT</w:t>
      </w:r>
      <w:r w:rsidRPr="007F3748">
        <w:rPr>
          <w:sz w:val="24"/>
          <w:szCs w:val="24"/>
          <w:lang w:val="sr-Latn-CS"/>
        </w:rPr>
        <w:t xml:space="preserve"> ZAKONA O IZMJENAMA I DOPUNAMA ZAKONA O PLAĆAMA I NAKNADAMA ZAPOSLENIH U PRAVOSUĐU BRČKO DISTRIKTA BOSNE I HERCEGOVINE- </w:t>
      </w:r>
      <w:r w:rsidRPr="007F3748">
        <w:rPr>
          <w:b/>
          <w:sz w:val="24"/>
          <w:szCs w:val="24"/>
          <w:lang w:val="sr-Latn-CS"/>
        </w:rPr>
        <w:t>prvo čitanje</w:t>
      </w:r>
    </w:p>
    <w:p w:rsidR="007F3748" w:rsidRPr="007F3748" w:rsidRDefault="007F3748" w:rsidP="007F3748">
      <w:pPr>
        <w:rPr>
          <w:b/>
          <w:noProof/>
          <w:szCs w:val="24"/>
          <w:lang w:val="sr-Latn-CS"/>
        </w:rPr>
      </w:pPr>
    </w:p>
    <w:p w:rsidR="007F3748" w:rsidRPr="007F3748" w:rsidRDefault="007F3748" w:rsidP="007F3748">
      <w:pPr>
        <w:pStyle w:val="Odlomakpopisa"/>
        <w:numPr>
          <w:ilvl w:val="0"/>
          <w:numId w:val="2"/>
        </w:numPr>
        <w:ind w:left="1070"/>
        <w:jc w:val="both"/>
        <w:rPr>
          <w:b/>
          <w:sz w:val="24"/>
          <w:szCs w:val="24"/>
          <w:lang w:val="sr-Latn-CS"/>
        </w:rPr>
      </w:pPr>
      <w:r w:rsidRPr="007F3748">
        <w:rPr>
          <w:sz w:val="24"/>
          <w:szCs w:val="24"/>
          <w:lang w:val="sr-Latn-CS"/>
        </w:rPr>
        <w:t>NACRT</w:t>
      </w:r>
      <w:r w:rsidRPr="007F3748">
        <w:rPr>
          <w:sz w:val="24"/>
          <w:szCs w:val="24"/>
          <w:lang w:val="sr-Latn-CS"/>
        </w:rPr>
        <w:t xml:space="preserve"> ZAKONA O IZMJENAMA I DOPUNAMA ZAKONA O PLAĆAMA I NAKNADAMA KORISNIKA PRORAČUNSKIH SREDSTAVA U SKUPŠTINI BRČKO DISTRIKTA BOSNE I HERCEGOVINE, IZBORNOM POVJERENSTVU BRČKO DISTRIKTA BOSNE I HERCEGOVINE I UREDU ZA REVIZIJU JAVNE UPRAVE I INSTITUCIJA U BRČKO DISTRIKTU BOSNE I HERCEGOVINE- </w:t>
      </w:r>
      <w:r w:rsidRPr="007F3748">
        <w:rPr>
          <w:b/>
          <w:sz w:val="24"/>
          <w:szCs w:val="24"/>
          <w:lang w:val="sr-Latn-CS"/>
        </w:rPr>
        <w:t>prvo čitanje</w:t>
      </w:r>
    </w:p>
    <w:p w:rsidR="007F3748" w:rsidRPr="007F3748" w:rsidRDefault="007F3748" w:rsidP="007F3748">
      <w:pPr>
        <w:rPr>
          <w:b/>
          <w:noProof/>
          <w:szCs w:val="24"/>
          <w:lang w:val="sr-Latn-CS"/>
        </w:rPr>
      </w:pPr>
    </w:p>
    <w:p w:rsidR="00641730" w:rsidRPr="007F3748" w:rsidRDefault="00641730" w:rsidP="00477906">
      <w:pPr>
        <w:rPr>
          <w:szCs w:val="24"/>
        </w:rPr>
      </w:pPr>
    </w:p>
    <w:p w:rsidR="007F3748" w:rsidRPr="007F3748" w:rsidRDefault="007F3748" w:rsidP="007F3748">
      <w:pPr>
        <w:ind w:firstLine="708"/>
        <w:rPr>
          <w:noProof/>
          <w:szCs w:val="24"/>
          <w:lang w:val="sr-Latn-CS"/>
        </w:rPr>
      </w:pPr>
      <w:r w:rsidRPr="007F3748">
        <w:rPr>
          <w:noProof/>
          <w:szCs w:val="24"/>
          <w:lang w:val="sr-Latn-CS"/>
        </w:rPr>
        <w:t xml:space="preserve">Nakon provedene rasprave Povjerenstvo je iznijelo sljedeće </w:t>
      </w:r>
    </w:p>
    <w:p w:rsidR="007F3748" w:rsidRPr="007F3748" w:rsidRDefault="007F3748" w:rsidP="007F3748">
      <w:pPr>
        <w:jc w:val="left"/>
        <w:rPr>
          <w:noProof/>
          <w:szCs w:val="24"/>
          <w:lang w:val="sr-Latn-CS"/>
        </w:rPr>
      </w:pPr>
    </w:p>
    <w:p w:rsidR="007F3748" w:rsidRPr="007F3748" w:rsidRDefault="007F3748" w:rsidP="007F3748">
      <w:pPr>
        <w:jc w:val="left"/>
        <w:rPr>
          <w:noProof/>
          <w:szCs w:val="24"/>
          <w:lang w:val="sr-Latn-CS"/>
        </w:rPr>
      </w:pPr>
    </w:p>
    <w:p w:rsidR="007F3748" w:rsidRPr="007F3748" w:rsidRDefault="007F3748" w:rsidP="007F3748">
      <w:pPr>
        <w:jc w:val="left"/>
        <w:rPr>
          <w:noProof/>
          <w:szCs w:val="24"/>
          <w:lang w:val="sr-Latn-CS"/>
        </w:rPr>
      </w:pPr>
    </w:p>
    <w:p w:rsidR="007F3748" w:rsidRPr="007F3748" w:rsidRDefault="007F3748" w:rsidP="007F3748">
      <w:pPr>
        <w:jc w:val="center"/>
        <w:rPr>
          <w:b/>
          <w:noProof/>
          <w:szCs w:val="24"/>
          <w:lang w:val="sr-Latn-CS"/>
        </w:rPr>
      </w:pPr>
      <w:r w:rsidRPr="007F3748">
        <w:rPr>
          <w:b/>
          <w:noProof/>
          <w:szCs w:val="24"/>
          <w:lang w:val="sr-Latn-CS"/>
        </w:rPr>
        <w:t>M I Š LJ E NJ E</w:t>
      </w:r>
    </w:p>
    <w:p w:rsidR="007F3748" w:rsidRPr="007F3748" w:rsidRDefault="007F3748" w:rsidP="007F3748">
      <w:pPr>
        <w:rPr>
          <w:b/>
          <w:noProof/>
          <w:szCs w:val="24"/>
          <w:lang w:val="sr-Latn-CS"/>
        </w:rPr>
      </w:pPr>
    </w:p>
    <w:p w:rsidR="007F3748" w:rsidRPr="007F3748" w:rsidRDefault="007F3748" w:rsidP="007F3748">
      <w:pPr>
        <w:jc w:val="center"/>
        <w:rPr>
          <w:b/>
          <w:noProof/>
          <w:szCs w:val="24"/>
          <w:lang w:val="sr-Latn-CS"/>
        </w:rPr>
      </w:pPr>
    </w:p>
    <w:p w:rsidR="007F3748" w:rsidRPr="007F3748" w:rsidRDefault="007F3748" w:rsidP="007F3748">
      <w:pPr>
        <w:rPr>
          <w:noProof/>
          <w:szCs w:val="24"/>
          <w:lang w:val="sr-Latn-CS"/>
        </w:rPr>
      </w:pPr>
      <w:r w:rsidRPr="007F3748">
        <w:rPr>
          <w:szCs w:val="24"/>
        </w:rPr>
        <w:t>NACRT</w:t>
      </w:r>
      <w:r w:rsidRPr="007F3748">
        <w:rPr>
          <w:szCs w:val="24"/>
        </w:rPr>
        <w:t>I</w:t>
      </w:r>
      <w:r w:rsidRPr="007F3748">
        <w:rPr>
          <w:szCs w:val="24"/>
        </w:rPr>
        <w:t xml:space="preserve"> ZAKONA </w:t>
      </w:r>
      <w:r w:rsidRPr="007F3748">
        <w:rPr>
          <w:noProof/>
          <w:szCs w:val="24"/>
          <w:lang w:val="sr-Latn-CS"/>
        </w:rPr>
        <w:t>SUKLADNI SU</w:t>
      </w:r>
      <w:r w:rsidRPr="007F3748">
        <w:rPr>
          <w:noProof/>
          <w:szCs w:val="24"/>
          <w:lang w:val="sr-Latn-CS"/>
        </w:rPr>
        <w:t xml:space="preserve"> STATUTU BRČKO DISTRIKTA BIH I ZAKONIMA BRČKO DISTRIKTA BIH.</w:t>
      </w:r>
    </w:p>
    <w:p w:rsidR="007F3748" w:rsidRPr="007F3748" w:rsidRDefault="007F3748" w:rsidP="007F3748">
      <w:pPr>
        <w:rPr>
          <w:noProof/>
          <w:szCs w:val="24"/>
          <w:lang w:val="sr-Latn-CS"/>
        </w:rPr>
      </w:pPr>
    </w:p>
    <w:p w:rsidR="007F3748" w:rsidRPr="007F3748" w:rsidRDefault="007F3748" w:rsidP="007F3748">
      <w:pPr>
        <w:rPr>
          <w:noProof/>
          <w:szCs w:val="24"/>
          <w:lang w:val="sr-Latn-CS"/>
        </w:rPr>
      </w:pPr>
      <w:bookmarkStart w:id="0" w:name="_GoBack"/>
      <w:bookmarkEnd w:id="0"/>
    </w:p>
    <w:p w:rsidR="007F3748" w:rsidRPr="007F3748" w:rsidRDefault="007F3748" w:rsidP="007F3748">
      <w:pPr>
        <w:pStyle w:val="Naslov3"/>
        <w:jc w:val="center"/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</w:pPr>
      <w:r w:rsidRPr="007F3748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                                                                  PREDSJEDATELJ POVJERENSTVA</w:t>
      </w:r>
    </w:p>
    <w:p w:rsidR="007F3748" w:rsidRPr="007F3748" w:rsidRDefault="007F3748" w:rsidP="007F3748">
      <w:pPr>
        <w:jc w:val="center"/>
        <w:rPr>
          <w:b/>
          <w:noProof/>
          <w:szCs w:val="24"/>
          <w:lang w:val="sr-Latn-CS"/>
        </w:rPr>
      </w:pPr>
      <w:r w:rsidRPr="007F3748">
        <w:rPr>
          <w:b/>
          <w:noProof/>
          <w:szCs w:val="24"/>
          <w:lang w:val="sr-Latn-CS"/>
        </w:rPr>
        <w:t xml:space="preserve">                                                                                                             Ljubiša Lukić, v.r.</w:t>
      </w:r>
    </w:p>
    <w:p w:rsidR="00890AFA" w:rsidRPr="007F3748" w:rsidRDefault="00890AFA" w:rsidP="007F3748">
      <w:pPr>
        <w:ind w:firstLine="708"/>
        <w:rPr>
          <w:b/>
          <w:noProof/>
          <w:szCs w:val="24"/>
          <w:lang w:val="sr-Latn-CS"/>
        </w:rPr>
      </w:pPr>
    </w:p>
    <w:sectPr w:rsidR="00890AFA" w:rsidRPr="007F3748">
      <w:footerReference w:type="even" r:id="rId7"/>
      <w:headerReference w:type="first" r:id="rId8"/>
      <w:footerReference w:type="first" r:id="rId9"/>
      <w:pgSz w:w="11906" w:h="16838" w:code="9"/>
      <w:pgMar w:top="1134" w:right="907" w:bottom="1134" w:left="1310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F4B" w:rsidRDefault="000A3F4B">
      <w:r>
        <w:separator/>
      </w:r>
    </w:p>
  </w:endnote>
  <w:endnote w:type="continuationSeparator" w:id="0">
    <w:p w:rsidR="000A3F4B" w:rsidRDefault="000A3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86191" w:rsidRDefault="0078619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jc w:val="both"/>
      <w:rPr>
        <w:szCs w:val="18"/>
        <w:lang w:val="hr-B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F4B" w:rsidRDefault="000A3F4B">
      <w:r>
        <w:separator/>
      </w:r>
    </w:p>
  </w:footnote>
  <w:footnote w:type="continuationSeparator" w:id="0">
    <w:p w:rsidR="000A3F4B" w:rsidRDefault="000A3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00" w:firstRow="0" w:lastRow="0" w:firstColumn="0" w:lastColumn="0" w:noHBand="1" w:noVBand="1"/>
    </w:tblPr>
    <w:tblGrid>
      <w:gridCol w:w="3969"/>
      <w:gridCol w:w="567"/>
      <w:gridCol w:w="993"/>
      <w:gridCol w:w="3933"/>
    </w:tblGrid>
    <w:tr w:rsidR="00786191">
      <w:trPr>
        <w:cantSplit/>
        <w:trHeight w:val="284"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 w:dxaOrig="833" w:dyaOrig="94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.5pt;height:50.25pt" o:ole="" o:borderbottomcolor="this" fillcolor="window">
                <v:imagedata r:id="rId1" o:title=""/>
              </v:shape>
              <o:OLEObject Type="Embed" ProgID="CorelDraw.Graphic.10" ShapeID="_x0000_i1025" DrawAspect="Content" ObjectID="_1747641442" r:id="rId2"/>
            </w:object>
          </w: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 w:rsidR="00786191">
      <w:trPr>
        <w:cantSplit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 w:rsidR="00786191"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786191" w:rsidRDefault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ZAKONODAVNO POVJERENSTVO</w:t>
          </w:r>
          <w:r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 xml:space="preserve"> ZAKONODAVNA </w:t>
          </w: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KOMISIJA</w:t>
          </w:r>
          <w:r w:rsidR="00786191"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786191" w:rsidRDefault="00786191" w:rsidP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786191" w:rsidRDefault="00EF16A0" w:rsidP="00EF16A0">
          <w:pPr>
            <w:pStyle w:val="Obinouvueno"/>
            <w:ind w:left="0"/>
            <w:jc w:val="center"/>
            <w:rPr>
              <w:rFonts w:ascii="Calibri" w:hAnsi="Calibri"/>
              <w:szCs w:val="24"/>
              <w:lang w:val="bs-Cyrl-BA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ru-RU"/>
            </w:rPr>
            <w:t>ЗАКОНОДАВНА КОМИСИЈА</w:t>
          </w:r>
        </w:p>
      </w:tc>
    </w:tr>
    <w:tr w:rsidR="00786191"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786191" w:rsidRDefault="00786191">
    <w:pPr>
      <w:pStyle w:val="Obinouvueno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67415"/>
    <w:multiLevelType w:val="hybridMultilevel"/>
    <w:tmpl w:val="E2E61568"/>
    <w:lvl w:ilvl="0" w:tplc="AF6A02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C636C"/>
    <w:multiLevelType w:val="hybridMultilevel"/>
    <w:tmpl w:val="B3BA6C58"/>
    <w:lvl w:ilvl="0" w:tplc="D5FCE07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E740B"/>
    <w:multiLevelType w:val="hybridMultilevel"/>
    <w:tmpl w:val="33EE81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305" w:hanging="360"/>
      </w:pPr>
    </w:lvl>
    <w:lvl w:ilvl="2" w:tplc="041A001B" w:tentative="1">
      <w:start w:val="1"/>
      <w:numFmt w:val="lowerRoman"/>
      <w:lvlText w:val="%3."/>
      <w:lvlJc w:val="right"/>
      <w:pPr>
        <w:ind w:left="4025" w:hanging="180"/>
      </w:pPr>
    </w:lvl>
    <w:lvl w:ilvl="3" w:tplc="041A000F" w:tentative="1">
      <w:start w:val="1"/>
      <w:numFmt w:val="decimal"/>
      <w:lvlText w:val="%4."/>
      <w:lvlJc w:val="left"/>
      <w:pPr>
        <w:ind w:left="4745" w:hanging="360"/>
      </w:pPr>
    </w:lvl>
    <w:lvl w:ilvl="4" w:tplc="041A0019" w:tentative="1">
      <w:start w:val="1"/>
      <w:numFmt w:val="lowerLetter"/>
      <w:lvlText w:val="%5."/>
      <w:lvlJc w:val="left"/>
      <w:pPr>
        <w:ind w:left="5465" w:hanging="360"/>
      </w:pPr>
    </w:lvl>
    <w:lvl w:ilvl="5" w:tplc="041A001B" w:tentative="1">
      <w:start w:val="1"/>
      <w:numFmt w:val="lowerRoman"/>
      <w:lvlText w:val="%6."/>
      <w:lvlJc w:val="right"/>
      <w:pPr>
        <w:ind w:left="6185" w:hanging="180"/>
      </w:pPr>
    </w:lvl>
    <w:lvl w:ilvl="6" w:tplc="041A000F" w:tentative="1">
      <w:start w:val="1"/>
      <w:numFmt w:val="decimal"/>
      <w:lvlText w:val="%7."/>
      <w:lvlJc w:val="left"/>
      <w:pPr>
        <w:ind w:left="6905" w:hanging="360"/>
      </w:pPr>
    </w:lvl>
    <w:lvl w:ilvl="7" w:tplc="041A0019" w:tentative="1">
      <w:start w:val="1"/>
      <w:numFmt w:val="lowerLetter"/>
      <w:lvlText w:val="%8."/>
      <w:lvlJc w:val="left"/>
      <w:pPr>
        <w:ind w:left="7625" w:hanging="360"/>
      </w:pPr>
    </w:lvl>
    <w:lvl w:ilvl="8" w:tplc="041A001B" w:tentative="1">
      <w:start w:val="1"/>
      <w:numFmt w:val="lowerRoman"/>
      <w:lvlText w:val="%9."/>
      <w:lvlJc w:val="right"/>
      <w:pPr>
        <w:ind w:left="8345" w:hanging="180"/>
      </w:pPr>
    </w:lvl>
  </w:abstractNum>
  <w:abstractNum w:abstractNumId="3">
    <w:nsid w:val="20A80E0D"/>
    <w:multiLevelType w:val="hybridMultilevel"/>
    <w:tmpl w:val="8CB0D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C3D64"/>
    <w:multiLevelType w:val="hybridMultilevel"/>
    <w:tmpl w:val="A8623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AA0660"/>
    <w:multiLevelType w:val="hybridMultilevel"/>
    <w:tmpl w:val="79564E38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023C6"/>
    <w:multiLevelType w:val="hybridMultilevel"/>
    <w:tmpl w:val="3BB60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C167C1"/>
    <w:multiLevelType w:val="hybridMultilevel"/>
    <w:tmpl w:val="5B6A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443EF"/>
    <w:multiLevelType w:val="hybridMultilevel"/>
    <w:tmpl w:val="B6FEA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72248D"/>
    <w:multiLevelType w:val="hybridMultilevel"/>
    <w:tmpl w:val="CA8CF948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0">
    <w:nsid w:val="5743730C"/>
    <w:multiLevelType w:val="hybridMultilevel"/>
    <w:tmpl w:val="AC5C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633847"/>
    <w:multiLevelType w:val="hybridMultilevel"/>
    <w:tmpl w:val="835012C2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>
    <w:nsid w:val="66884E77"/>
    <w:multiLevelType w:val="hybridMultilevel"/>
    <w:tmpl w:val="DB5E4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F342C8"/>
    <w:multiLevelType w:val="hybridMultilevel"/>
    <w:tmpl w:val="7206EEFA"/>
    <w:lvl w:ilvl="0" w:tplc="9CB453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E5335A"/>
    <w:multiLevelType w:val="hybridMultilevel"/>
    <w:tmpl w:val="8A3A4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0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13"/>
  </w:num>
  <w:num w:numId="12">
    <w:abstractNumId w:val="4"/>
  </w:num>
  <w:num w:numId="13">
    <w:abstractNumId w:val="6"/>
  </w:num>
  <w:num w:numId="14">
    <w:abstractNumId w:val="0"/>
  </w:num>
  <w:num w:numId="15">
    <w:abstractNumId w:val="1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6E"/>
    <w:rsid w:val="00002E54"/>
    <w:rsid w:val="00004F2C"/>
    <w:rsid w:val="0002293B"/>
    <w:rsid w:val="0002409E"/>
    <w:rsid w:val="00030507"/>
    <w:rsid w:val="00030A70"/>
    <w:rsid w:val="00041383"/>
    <w:rsid w:val="0005028C"/>
    <w:rsid w:val="00076A34"/>
    <w:rsid w:val="0008497E"/>
    <w:rsid w:val="00084F8B"/>
    <w:rsid w:val="00096009"/>
    <w:rsid w:val="000A0AAB"/>
    <w:rsid w:val="000A1676"/>
    <w:rsid w:val="000A3F4B"/>
    <w:rsid w:val="000A53F1"/>
    <w:rsid w:val="000E03CC"/>
    <w:rsid w:val="000F3341"/>
    <w:rsid w:val="00100404"/>
    <w:rsid w:val="00106276"/>
    <w:rsid w:val="00112194"/>
    <w:rsid w:val="0012474D"/>
    <w:rsid w:val="0013579C"/>
    <w:rsid w:val="00137B22"/>
    <w:rsid w:val="00140FA3"/>
    <w:rsid w:val="0014417B"/>
    <w:rsid w:val="00170F2D"/>
    <w:rsid w:val="001719E6"/>
    <w:rsid w:val="001735ED"/>
    <w:rsid w:val="00186779"/>
    <w:rsid w:val="001933FB"/>
    <w:rsid w:val="001934A5"/>
    <w:rsid w:val="001938C4"/>
    <w:rsid w:val="001B0785"/>
    <w:rsid w:val="001B1568"/>
    <w:rsid w:val="001D1325"/>
    <w:rsid w:val="001D1DF6"/>
    <w:rsid w:val="0020018F"/>
    <w:rsid w:val="00215B17"/>
    <w:rsid w:val="002216CE"/>
    <w:rsid w:val="00226C40"/>
    <w:rsid w:val="002270A3"/>
    <w:rsid w:val="002440AD"/>
    <w:rsid w:val="00246406"/>
    <w:rsid w:val="00246F1D"/>
    <w:rsid w:val="002630DD"/>
    <w:rsid w:val="00264130"/>
    <w:rsid w:val="0027232E"/>
    <w:rsid w:val="00273EC9"/>
    <w:rsid w:val="00286040"/>
    <w:rsid w:val="00286AEE"/>
    <w:rsid w:val="00287A82"/>
    <w:rsid w:val="002C5C3A"/>
    <w:rsid w:val="002D2276"/>
    <w:rsid w:val="002E0B2E"/>
    <w:rsid w:val="002F3E9A"/>
    <w:rsid w:val="002F7D76"/>
    <w:rsid w:val="00310DBC"/>
    <w:rsid w:val="00324827"/>
    <w:rsid w:val="0035237C"/>
    <w:rsid w:val="00360D60"/>
    <w:rsid w:val="003776D2"/>
    <w:rsid w:val="0038161F"/>
    <w:rsid w:val="00382B39"/>
    <w:rsid w:val="003932F1"/>
    <w:rsid w:val="0039579B"/>
    <w:rsid w:val="003B4F8F"/>
    <w:rsid w:val="003B5A28"/>
    <w:rsid w:val="003C564F"/>
    <w:rsid w:val="003C6A91"/>
    <w:rsid w:val="003E6916"/>
    <w:rsid w:val="00404BAB"/>
    <w:rsid w:val="004061C7"/>
    <w:rsid w:val="00431737"/>
    <w:rsid w:val="00431E22"/>
    <w:rsid w:val="004323E4"/>
    <w:rsid w:val="00435C84"/>
    <w:rsid w:val="0043782F"/>
    <w:rsid w:val="004441FD"/>
    <w:rsid w:val="00445897"/>
    <w:rsid w:val="0044716E"/>
    <w:rsid w:val="0044735E"/>
    <w:rsid w:val="0044792E"/>
    <w:rsid w:val="004625F5"/>
    <w:rsid w:val="0046675C"/>
    <w:rsid w:val="00477906"/>
    <w:rsid w:val="00485FA8"/>
    <w:rsid w:val="00494C3D"/>
    <w:rsid w:val="004A2782"/>
    <w:rsid w:val="004A37F1"/>
    <w:rsid w:val="004B501F"/>
    <w:rsid w:val="004C0D59"/>
    <w:rsid w:val="004C1A3D"/>
    <w:rsid w:val="004D4273"/>
    <w:rsid w:val="004F097D"/>
    <w:rsid w:val="004F5277"/>
    <w:rsid w:val="00500556"/>
    <w:rsid w:val="0051047C"/>
    <w:rsid w:val="005131A1"/>
    <w:rsid w:val="00515290"/>
    <w:rsid w:val="005334B8"/>
    <w:rsid w:val="00534B6E"/>
    <w:rsid w:val="005351CD"/>
    <w:rsid w:val="00542397"/>
    <w:rsid w:val="005826F9"/>
    <w:rsid w:val="00591279"/>
    <w:rsid w:val="00593563"/>
    <w:rsid w:val="00594B6B"/>
    <w:rsid w:val="005A062D"/>
    <w:rsid w:val="005A1B8F"/>
    <w:rsid w:val="005A3F1E"/>
    <w:rsid w:val="005B1532"/>
    <w:rsid w:val="005C2737"/>
    <w:rsid w:val="005C549B"/>
    <w:rsid w:val="005C7595"/>
    <w:rsid w:val="005D3F2C"/>
    <w:rsid w:val="005E60A3"/>
    <w:rsid w:val="005F0CD2"/>
    <w:rsid w:val="005F4129"/>
    <w:rsid w:val="00603E2B"/>
    <w:rsid w:val="00614B05"/>
    <w:rsid w:val="006232CF"/>
    <w:rsid w:val="00625CE2"/>
    <w:rsid w:val="00633A17"/>
    <w:rsid w:val="0063489A"/>
    <w:rsid w:val="00641730"/>
    <w:rsid w:val="00641C61"/>
    <w:rsid w:val="006457DB"/>
    <w:rsid w:val="00645B0D"/>
    <w:rsid w:val="006541D3"/>
    <w:rsid w:val="006545D2"/>
    <w:rsid w:val="00654B34"/>
    <w:rsid w:val="00660C6E"/>
    <w:rsid w:val="006750CC"/>
    <w:rsid w:val="00676780"/>
    <w:rsid w:val="006829F2"/>
    <w:rsid w:val="00684192"/>
    <w:rsid w:val="00697A18"/>
    <w:rsid w:val="006A0591"/>
    <w:rsid w:val="006B1F9D"/>
    <w:rsid w:val="006B2709"/>
    <w:rsid w:val="006B67D5"/>
    <w:rsid w:val="006C3CF2"/>
    <w:rsid w:val="006C3D3C"/>
    <w:rsid w:val="006C7D23"/>
    <w:rsid w:val="006D6FDF"/>
    <w:rsid w:val="006E4A2B"/>
    <w:rsid w:val="006E7F09"/>
    <w:rsid w:val="006F03FE"/>
    <w:rsid w:val="00703AEF"/>
    <w:rsid w:val="00705EA8"/>
    <w:rsid w:val="007116B9"/>
    <w:rsid w:val="00715591"/>
    <w:rsid w:val="00722CD7"/>
    <w:rsid w:val="00744695"/>
    <w:rsid w:val="00746FA3"/>
    <w:rsid w:val="007503E7"/>
    <w:rsid w:val="007572A0"/>
    <w:rsid w:val="00766E47"/>
    <w:rsid w:val="00775E57"/>
    <w:rsid w:val="00786191"/>
    <w:rsid w:val="007928C8"/>
    <w:rsid w:val="00796B6F"/>
    <w:rsid w:val="007B05A3"/>
    <w:rsid w:val="007B17DA"/>
    <w:rsid w:val="007C00B9"/>
    <w:rsid w:val="007D32AE"/>
    <w:rsid w:val="007D50AC"/>
    <w:rsid w:val="007D7ABE"/>
    <w:rsid w:val="007F062E"/>
    <w:rsid w:val="007F3748"/>
    <w:rsid w:val="00825CA1"/>
    <w:rsid w:val="008335B2"/>
    <w:rsid w:val="008425FF"/>
    <w:rsid w:val="00844A09"/>
    <w:rsid w:val="00854CBC"/>
    <w:rsid w:val="008709CF"/>
    <w:rsid w:val="00871E19"/>
    <w:rsid w:val="0087578F"/>
    <w:rsid w:val="0088375B"/>
    <w:rsid w:val="00886E64"/>
    <w:rsid w:val="00890AFA"/>
    <w:rsid w:val="0089379D"/>
    <w:rsid w:val="00894B0C"/>
    <w:rsid w:val="008B6D11"/>
    <w:rsid w:val="008C35BB"/>
    <w:rsid w:val="008E5489"/>
    <w:rsid w:val="008E7455"/>
    <w:rsid w:val="008F4512"/>
    <w:rsid w:val="009002D2"/>
    <w:rsid w:val="00905259"/>
    <w:rsid w:val="00912CD8"/>
    <w:rsid w:val="009267C6"/>
    <w:rsid w:val="00926F40"/>
    <w:rsid w:val="0093355E"/>
    <w:rsid w:val="00946C98"/>
    <w:rsid w:val="00947A6E"/>
    <w:rsid w:val="00951899"/>
    <w:rsid w:val="00956388"/>
    <w:rsid w:val="00975667"/>
    <w:rsid w:val="00976849"/>
    <w:rsid w:val="0099427B"/>
    <w:rsid w:val="009A2951"/>
    <w:rsid w:val="009A52C7"/>
    <w:rsid w:val="009A7608"/>
    <w:rsid w:val="009B0ADF"/>
    <w:rsid w:val="009C7794"/>
    <w:rsid w:val="009D3688"/>
    <w:rsid w:val="009D4887"/>
    <w:rsid w:val="009F1E0E"/>
    <w:rsid w:val="009F317B"/>
    <w:rsid w:val="00A1065B"/>
    <w:rsid w:val="00A15013"/>
    <w:rsid w:val="00A17168"/>
    <w:rsid w:val="00A23ED0"/>
    <w:rsid w:val="00A34F17"/>
    <w:rsid w:val="00A35FCF"/>
    <w:rsid w:val="00A45376"/>
    <w:rsid w:val="00A62F57"/>
    <w:rsid w:val="00A644A7"/>
    <w:rsid w:val="00A728C3"/>
    <w:rsid w:val="00A75DAB"/>
    <w:rsid w:val="00A90F7F"/>
    <w:rsid w:val="00AD3DB3"/>
    <w:rsid w:val="00AE69E9"/>
    <w:rsid w:val="00AF61AF"/>
    <w:rsid w:val="00AF7AE3"/>
    <w:rsid w:val="00B12252"/>
    <w:rsid w:val="00B20694"/>
    <w:rsid w:val="00B3095C"/>
    <w:rsid w:val="00B34193"/>
    <w:rsid w:val="00B4058B"/>
    <w:rsid w:val="00B60BB3"/>
    <w:rsid w:val="00B64B0A"/>
    <w:rsid w:val="00B717A8"/>
    <w:rsid w:val="00B74804"/>
    <w:rsid w:val="00B75E8D"/>
    <w:rsid w:val="00B90C7C"/>
    <w:rsid w:val="00B90D42"/>
    <w:rsid w:val="00B91A27"/>
    <w:rsid w:val="00BA02C8"/>
    <w:rsid w:val="00BA0CD2"/>
    <w:rsid w:val="00BA4617"/>
    <w:rsid w:val="00BC64BC"/>
    <w:rsid w:val="00BD0DB5"/>
    <w:rsid w:val="00BF6D7B"/>
    <w:rsid w:val="00C003BE"/>
    <w:rsid w:val="00C022B3"/>
    <w:rsid w:val="00C04612"/>
    <w:rsid w:val="00C076C7"/>
    <w:rsid w:val="00C3031C"/>
    <w:rsid w:val="00C520A6"/>
    <w:rsid w:val="00C53B60"/>
    <w:rsid w:val="00C558DA"/>
    <w:rsid w:val="00C61068"/>
    <w:rsid w:val="00C714FE"/>
    <w:rsid w:val="00C77533"/>
    <w:rsid w:val="00C871F8"/>
    <w:rsid w:val="00C94240"/>
    <w:rsid w:val="00CB121F"/>
    <w:rsid w:val="00CC3232"/>
    <w:rsid w:val="00CD7DFB"/>
    <w:rsid w:val="00CF7062"/>
    <w:rsid w:val="00D10EA7"/>
    <w:rsid w:val="00D12A5D"/>
    <w:rsid w:val="00D2667A"/>
    <w:rsid w:val="00D26EC4"/>
    <w:rsid w:val="00D27A97"/>
    <w:rsid w:val="00D354BA"/>
    <w:rsid w:val="00D35E0B"/>
    <w:rsid w:val="00D45EAD"/>
    <w:rsid w:val="00D5190F"/>
    <w:rsid w:val="00D53D12"/>
    <w:rsid w:val="00D5734D"/>
    <w:rsid w:val="00D64A1F"/>
    <w:rsid w:val="00D738C1"/>
    <w:rsid w:val="00D7456F"/>
    <w:rsid w:val="00D75646"/>
    <w:rsid w:val="00D7684C"/>
    <w:rsid w:val="00D8626E"/>
    <w:rsid w:val="00D91AE5"/>
    <w:rsid w:val="00D921DF"/>
    <w:rsid w:val="00D97671"/>
    <w:rsid w:val="00DA1C1B"/>
    <w:rsid w:val="00DA33C2"/>
    <w:rsid w:val="00DB2934"/>
    <w:rsid w:val="00DB74B6"/>
    <w:rsid w:val="00DC016F"/>
    <w:rsid w:val="00DC103C"/>
    <w:rsid w:val="00DC175A"/>
    <w:rsid w:val="00DC3D48"/>
    <w:rsid w:val="00DF2D0E"/>
    <w:rsid w:val="00DF3300"/>
    <w:rsid w:val="00E006BB"/>
    <w:rsid w:val="00E100BA"/>
    <w:rsid w:val="00E26576"/>
    <w:rsid w:val="00E32E7A"/>
    <w:rsid w:val="00E355A7"/>
    <w:rsid w:val="00E50BF6"/>
    <w:rsid w:val="00E521C7"/>
    <w:rsid w:val="00E61858"/>
    <w:rsid w:val="00EA1C4D"/>
    <w:rsid w:val="00EB0DCC"/>
    <w:rsid w:val="00EB67F9"/>
    <w:rsid w:val="00EC0B3C"/>
    <w:rsid w:val="00EC106A"/>
    <w:rsid w:val="00EC39B4"/>
    <w:rsid w:val="00EE2B0F"/>
    <w:rsid w:val="00EF16A0"/>
    <w:rsid w:val="00EF461E"/>
    <w:rsid w:val="00F0545F"/>
    <w:rsid w:val="00F14449"/>
    <w:rsid w:val="00F22806"/>
    <w:rsid w:val="00F2462B"/>
    <w:rsid w:val="00F306E7"/>
    <w:rsid w:val="00F37944"/>
    <w:rsid w:val="00F705AC"/>
    <w:rsid w:val="00F77A50"/>
    <w:rsid w:val="00F86A5D"/>
    <w:rsid w:val="00F92913"/>
    <w:rsid w:val="00FB236C"/>
    <w:rsid w:val="00FB5AFF"/>
    <w:rsid w:val="00FD3C5A"/>
    <w:rsid w:val="00FD5938"/>
    <w:rsid w:val="00FE47F3"/>
    <w:rsid w:val="00FF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701251-DB4D-4CCC-9EC4-6DA76C6A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hr-HR" w:eastAsia="en-US"/>
    </w:rPr>
  </w:style>
  <w:style w:type="paragraph" w:styleId="Naslov3">
    <w:name w:val="heading 3"/>
    <w:basedOn w:val="Normal"/>
    <w:next w:val="Normal"/>
    <w:link w:val="Naslov3Char"/>
    <w:unhideWhenUsed/>
    <w:qFormat/>
    <w:rsid w:val="00947A6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005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947A6E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Obinouvueno">
    <w:name w:val="Normal Indent"/>
    <w:basedOn w:val="Normal"/>
    <w:pPr>
      <w:ind w:left="720"/>
    </w:pPr>
  </w:style>
  <w:style w:type="character" w:styleId="Brojstranice">
    <w:name w:val="page numbe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Tekstbalonia1">
    <w:name w:val="Tekst balončića1"/>
    <w:basedOn w:val="Normal"/>
    <w:semiHidden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  <w:jc w:val="left"/>
    </w:pPr>
    <w:rPr>
      <w:rFonts w:ascii="Verdana" w:hAnsi="Verdana"/>
      <w:sz w:val="20"/>
    </w:rPr>
  </w:style>
  <w:style w:type="character" w:customStyle="1" w:styleId="Naslov5Char">
    <w:name w:val="Naslov 5 Char"/>
    <w:basedOn w:val="Zadanifontodlomka"/>
    <w:link w:val="Naslov5"/>
    <w:semiHidden/>
    <w:rsid w:val="00947A6E"/>
    <w:rPr>
      <w:rFonts w:ascii="Calibri" w:hAnsi="Calibri"/>
      <w:b/>
      <w:bCs/>
      <w:i/>
      <w:iCs/>
      <w:sz w:val="26"/>
      <w:szCs w:val="26"/>
      <w:lang w:val="hr-HR" w:eastAsia="hr-HR"/>
    </w:rPr>
  </w:style>
  <w:style w:type="character" w:customStyle="1" w:styleId="Naslov3Char">
    <w:name w:val="Naslov 3 Char"/>
    <w:basedOn w:val="Zadanifontodlomka"/>
    <w:link w:val="Naslov3"/>
    <w:rsid w:val="00947A6E"/>
    <w:rPr>
      <w:rFonts w:asciiTheme="majorHAnsi" w:eastAsiaTheme="majorEastAsia" w:hAnsiTheme="majorHAnsi" w:cstheme="majorBidi"/>
      <w:b/>
      <w:bCs/>
      <w:sz w:val="26"/>
      <w:szCs w:val="26"/>
      <w:lang w:val="hr-HR" w:eastAsia="en-US"/>
    </w:rPr>
  </w:style>
  <w:style w:type="paragraph" w:styleId="Odlomakpopisa">
    <w:name w:val="List Paragraph"/>
    <w:basedOn w:val="Normal"/>
    <w:uiPriority w:val="34"/>
    <w:qFormat/>
    <w:rsid w:val="00D8626E"/>
    <w:pPr>
      <w:ind w:left="708"/>
      <w:jc w:val="left"/>
    </w:pPr>
    <w:rPr>
      <w:noProof/>
      <w:sz w:val="20"/>
      <w:lang w:val="en-AU" w:eastAsia="hr-HR"/>
    </w:rPr>
  </w:style>
  <w:style w:type="character" w:customStyle="1" w:styleId="Naslov4Char">
    <w:name w:val="Naslov 4 Char"/>
    <w:basedOn w:val="Zadanifontodlomka"/>
    <w:link w:val="Naslov4"/>
    <w:rsid w:val="00500556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val="hr-HR" w:eastAsia="en-US"/>
    </w:rPr>
  </w:style>
  <w:style w:type="paragraph" w:styleId="Tekstbalonia">
    <w:name w:val="Balloon Text"/>
    <w:basedOn w:val="Normal"/>
    <w:link w:val="TekstbaloniaChar"/>
    <w:semiHidden/>
    <w:unhideWhenUsed/>
    <w:rsid w:val="00EA1C4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EA1C4D"/>
    <w:rPr>
      <w:rFonts w:ascii="Segoe UI" w:hAnsi="Segoe UI" w:cs="Segoe UI"/>
      <w:sz w:val="18"/>
      <w:szCs w:val="18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0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anjaS\Documents\STRU&#268;NA%20SLU&#381;BA-ODGOVORI%20PO%20DOPISI,A%20I%20ZAHTJEVIMA\memorandum%20zakonodavna%20komisija%2097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zakonodavna komisija 97</Template>
  <TotalTime>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memorandum Stručna služba 97-2003</vt:lpstr>
      <vt:lpstr>memorandum Stručna služba 97-2003</vt:lpstr>
    </vt:vector>
  </TitlesOfParts>
  <Company>PARCO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Stručna služba 97-2003</dc:title>
  <dc:creator>IvonaS</dc:creator>
  <cp:lastModifiedBy>Windows korisnik</cp:lastModifiedBy>
  <cp:revision>2</cp:revision>
  <cp:lastPrinted>2022-11-23T08:18:00Z</cp:lastPrinted>
  <dcterms:created xsi:type="dcterms:W3CDTF">2023-06-07T09:11:00Z</dcterms:created>
  <dcterms:modified xsi:type="dcterms:W3CDTF">2023-06-07T09:11:00Z</dcterms:modified>
</cp:coreProperties>
</file>